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DD7764">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DD7764">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DD7764">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DD7764">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DD7764">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DD7764"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F76C8B"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275385903"/>
                <w:placeholder>
                  <w:docPart w:val="1F91495059494D879E7806090B12AB04"/>
                </w:placeholder>
              </w:sdtPr>
              <w:sdtEndPr/>
              <w:sdtContent>
                <w:tc>
                  <w:tcPr>
                    <w:tcW w:w="5491" w:type="dxa"/>
                  </w:tcPr>
                  <w:p w14:paraId="163192D7" w14:textId="3B74F977" w:rsidR="00546DB1" w:rsidRPr="00546DB1" w:rsidRDefault="00F76C8B" w:rsidP="00AB56F9">
                    <w:pPr>
                      <w:tabs>
                        <w:tab w:val="left" w:pos="426"/>
                      </w:tabs>
                      <w:spacing w:before="120"/>
                      <w:rPr>
                        <w:bCs/>
                        <w:lang w:val="en-IE" w:eastAsia="en-GB"/>
                      </w:rPr>
                    </w:pPr>
                    <w:r>
                      <w:rPr>
                        <w:bCs/>
                        <w:lang w:eastAsia="en-GB"/>
                      </w:rPr>
                      <w:t>ESTAT – Dir. C –  Referat C2</w:t>
                    </w:r>
                  </w:p>
                </w:tc>
              </w:sdtContent>
            </w:sdt>
          </w:sdtContent>
        </w:sdt>
      </w:tr>
      <w:tr w:rsidR="00546DB1" w:rsidRPr="00886A69"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3E05E8CB" w:rsidR="00546DB1" w:rsidRPr="003B2E38" w:rsidRDefault="00886A69" w:rsidP="00AB56F9">
                <w:pPr>
                  <w:tabs>
                    <w:tab w:val="left" w:pos="426"/>
                  </w:tabs>
                  <w:spacing w:before="120"/>
                  <w:rPr>
                    <w:bCs/>
                    <w:lang w:val="en-IE" w:eastAsia="en-GB"/>
                  </w:rPr>
                </w:pPr>
                <w:r w:rsidRPr="00886A69">
                  <w:rPr>
                    <w:bCs/>
                    <w:lang w:eastAsia="en-GB"/>
                  </w:rPr>
                  <w:t>499647</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220522834"/>
                  <w:placeholder>
                    <w:docPart w:val="A167811E86564457AA2B0018C4C0C217"/>
                  </w:placeholder>
                </w:sdtPr>
                <w:sdtEndPr/>
                <w:sdtContent>
                  <w:p w14:paraId="65EBCF52" w14:textId="56601A28" w:rsidR="00546DB1" w:rsidRPr="000C2ECD" w:rsidRDefault="00F76C8B" w:rsidP="00AB56F9">
                    <w:pPr>
                      <w:tabs>
                        <w:tab w:val="left" w:pos="426"/>
                      </w:tabs>
                      <w:spacing w:before="120"/>
                      <w:rPr>
                        <w:bCs/>
                        <w:lang w:val="fr-FR" w:eastAsia="en-GB"/>
                      </w:rPr>
                    </w:pPr>
                    <w:r w:rsidRPr="000C2ECD">
                      <w:rPr>
                        <w:bCs/>
                        <w:lang w:val="fr-FR" w:eastAsia="en-GB"/>
                      </w:rPr>
                      <w:t>Paul Konijn, Orestis Tsigkas</w:t>
                    </w:r>
                  </w:p>
                </w:sdtContent>
              </w:sdt>
            </w:sdtContent>
          </w:sdt>
          <w:p w14:paraId="227D6F6E" w14:textId="59AB26D4" w:rsidR="00546DB1" w:rsidRPr="000C2ECD" w:rsidRDefault="00DD7764" w:rsidP="005F6927">
            <w:pPr>
              <w:tabs>
                <w:tab w:val="left" w:pos="426"/>
              </w:tabs>
              <w:contextualSpacing/>
              <w:rPr>
                <w:bCs/>
                <w:lang w:val="fr-FR" w:eastAsia="en-GB"/>
              </w:rPr>
            </w:pPr>
            <w:sdt>
              <w:sdtPr>
                <w:rPr>
                  <w:bCs/>
                  <w:lang w:eastAsia="en-GB"/>
                </w:rPr>
                <w:id w:val="1175461244"/>
                <w:placeholder>
                  <w:docPart w:val="5C55B5726F8E46C0ABC71DC35F2501E7"/>
                </w:placeholder>
              </w:sdtPr>
              <w:sdtEndPr/>
              <w:sdtContent>
                <w:r w:rsidR="00F76C8B" w:rsidRPr="000C2ECD">
                  <w:rPr>
                    <w:bCs/>
                    <w:lang w:val="fr-FR" w:eastAsia="en-GB"/>
                  </w:rPr>
                  <w:t>1.</w:t>
                </w:r>
              </w:sdtContent>
            </w:sdt>
            <w:r w:rsidR="00546DB1" w:rsidRPr="000C2ECD">
              <w:rPr>
                <w:bCs/>
                <w:lang w:val="fr-FR" w:eastAsia="en-GB"/>
              </w:rPr>
              <w:t xml:space="preserve"> Quartal </w:t>
            </w:r>
            <w:sdt>
              <w:sdtPr>
                <w:rPr>
                  <w:bCs/>
                  <w:lang w:eastAsia="en-GB"/>
                </w:rPr>
                <w:id w:val="1463159910"/>
                <w:placeholder>
                  <w:docPart w:val="DefaultPlaceholder_-1854013440"/>
                </w:placeholder>
              </w:sdtPr>
              <w:sdtEndPr/>
              <w:sdtContent>
                <w:sdt>
                  <w:sdtPr>
                    <w:rPr>
                      <w:bCs/>
                      <w:lang w:val="fr-FR"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F76C8B" w:rsidRPr="000C2ECD">
                      <w:rPr>
                        <w:bCs/>
                        <w:lang w:val="fr-FR" w:eastAsia="en-GB"/>
                      </w:rPr>
                      <w:t>2026</w:t>
                    </w:r>
                  </w:sdtContent>
                </w:sdt>
              </w:sdtContent>
            </w:sdt>
          </w:p>
          <w:p w14:paraId="4128A55A" w14:textId="4138C5DB" w:rsidR="00546DB1" w:rsidRPr="00546DB1" w:rsidRDefault="00DD7764"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F76C8B">
                  <w:rPr>
                    <w:bCs/>
                    <w:lang w:eastAsia="en-GB"/>
                  </w:rPr>
                  <w:t>2</w:t>
                </w:r>
              </w:sdtContent>
            </w:sdt>
            <w:r w:rsidR="00546DB1" w:rsidRPr="00546DB1">
              <w:rPr>
                <w:bCs/>
                <w:lang w:eastAsia="en-GB"/>
              </w:rPr>
              <w:t xml:space="preserve"> </w:t>
            </w:r>
            <w:r w:rsidR="00546DB1">
              <w:rPr>
                <w:bCs/>
                <w:lang w:eastAsia="en-GB"/>
              </w:rPr>
              <w:t>Jahr</w:t>
            </w:r>
            <w:r w:rsidR="000C2ECD">
              <w:rPr>
                <w:bCs/>
                <w:lang w:eastAsia="en-GB"/>
              </w:rPr>
              <w:t>e</w:t>
            </w:r>
            <w:r w:rsidR="00546DB1" w:rsidRPr="00546DB1">
              <w:rPr>
                <w:bCs/>
                <w:lang w:eastAsia="en-GB"/>
              </w:rPr>
              <w:br/>
            </w:r>
            <w:sdt>
              <w:sdtPr>
                <w:rPr>
                  <w:bCs/>
                  <w:szCs w:val="24"/>
                  <w:lang w:eastAsia="en-GB"/>
                </w:rPr>
                <w:id w:val="-69433268"/>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1"/>
                  <w14:checkedState w14:val="2612" w14:font="MS Gothic"/>
                  <w14:uncheckedState w14:val="2610" w14:font="MS Gothic"/>
                </w14:checkbox>
              </w:sdtPr>
              <w:sdtEndPr/>
              <w:sdtContent>
                <w:r w:rsidR="00F76C8B">
                  <w:rPr>
                    <w:rFonts w:ascii="MS Gothic" w:eastAsia="MS Gothic" w:hAnsi="MS Gothic" w:hint="eastAsia"/>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dtPr>
              <w:sdtEndPr/>
              <w:sdtContent>
                <w:r w:rsidR="00F76C8B">
                  <w:rPr>
                    <w:bCs/>
                    <w:szCs w:val="24"/>
                    <w:lang w:eastAsia="en-GB"/>
                  </w:rPr>
                  <w:t xml:space="preserve"> </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56D89E81"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1440" w:dyaOrig="1440"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388C01FC"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DD7764"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DD7764"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DD7764"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4FB7A1C6"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3AD61DAE"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6pt" o:ole="">
                  <v:imagedata r:id="rId23" o:title=""/>
                </v:shape>
                <w:control r:id="rId24" w:name="OptionButton2" w:shapeid="_x0000_i1045"/>
              </w:object>
            </w:r>
            <w:r>
              <w:rPr>
                <w:bCs/>
                <w:lang w:val="en-GB" w:eastAsia="en-GB"/>
              </w:rPr>
              <w:object w:dxaOrig="1440" w:dyaOrig="1440" w14:anchorId="50596B69">
                <v:shape id="_x0000_i1047" type="#_x0000_t75" style="width:108pt;height:21.6pt" o:ole="">
                  <v:imagedata r:id="rId25" o:title=""/>
                </v:shape>
                <w:control r:id="rId26" w:name="OptionButton3" w:shapeid="_x0000_i1047"/>
              </w:object>
            </w:r>
          </w:p>
          <w:p w14:paraId="1CC7C8D1" w14:textId="48E90E14"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2-19T00:00:00Z">
                  <w:dateFormat w:val="dd-MM-yyyy"/>
                  <w:lid w:val="fr-BE"/>
                  <w:storeMappedDataAs w:val="dateTime"/>
                  <w:calendar w:val="gregorian"/>
                </w:date>
              </w:sdtPr>
              <w:sdtEndPr/>
              <w:sdtContent>
                <w:r w:rsidR="00DD7764">
                  <w:rPr>
                    <w:bCs/>
                    <w:lang w:val="fr-BE" w:eastAsia="en-GB"/>
                  </w:rPr>
                  <w:t>19-12-2025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sdt>
          <w:sdtPr>
            <w:rPr>
              <w:lang w:val="en-US" w:eastAsia="en-GB"/>
            </w:rPr>
            <w:id w:val="324173549"/>
            <w:placeholder>
              <w:docPart w:val="B3F1B942EE8743AD9A265A15F5B052BD"/>
            </w:placeholder>
          </w:sdtPr>
          <w:sdtEndPr/>
          <w:sdtContent>
            <w:p w14:paraId="50665ADE" w14:textId="77777777" w:rsidR="00F76C8B" w:rsidRPr="001E65BF" w:rsidRDefault="00F76C8B" w:rsidP="00F76C8B">
              <w:pPr>
                <w:rPr>
                  <w:lang w:eastAsia="en-GB"/>
                </w:rPr>
              </w:pPr>
              <w:r w:rsidRPr="001E65BF">
                <w:rPr>
                  <w:lang w:eastAsia="en-GB"/>
                </w:rPr>
                <w:t>Die Aufgabe des Eurostats Referat C2 "</w:t>
              </w:r>
              <w:r>
                <w:rPr>
                  <w:lang w:eastAsia="en-GB"/>
                </w:rPr>
                <w:t>Produktion</w:t>
              </w:r>
              <w:r w:rsidRPr="001E65BF">
                <w:rPr>
                  <w:lang w:eastAsia="en-GB"/>
                </w:rPr>
                <w:t xml:space="preserve"> der Volkswirtschaftlichen Gesamtrechnungen" besteht darin, die Europäische Union mit qualitativ hochwertigen </w:t>
              </w:r>
              <w:r w:rsidRPr="001E65BF">
                <w:rPr>
                  <w:lang w:eastAsia="en-GB"/>
                </w:rPr>
                <w:lastRenderedPageBreak/>
                <w:t>statistischen Informationen im Bereich der Volkswirtschaftlichen Gesamtrechnungen zu versorgen.</w:t>
              </w:r>
            </w:p>
            <w:p w14:paraId="01B8E8EB" w14:textId="77777777" w:rsidR="00F76C8B" w:rsidRPr="001E65BF" w:rsidRDefault="00F76C8B" w:rsidP="00F76C8B">
              <w:pPr>
                <w:rPr>
                  <w:lang w:eastAsia="en-GB"/>
                </w:rPr>
              </w:pPr>
              <w:r w:rsidRPr="001E65BF">
                <w:rPr>
                  <w:lang w:eastAsia="en-GB"/>
                </w:rPr>
                <w:t>Um dieses Ziel zu erreichen, sichern wir:</w:t>
              </w:r>
            </w:p>
            <w:p w14:paraId="2DCC32EC" w14:textId="48817079" w:rsidR="00F76C8B" w:rsidRPr="001E65BF" w:rsidRDefault="00F76C8B" w:rsidP="00F76C8B">
              <w:pPr>
                <w:rPr>
                  <w:lang w:eastAsia="en-GB"/>
                </w:rPr>
              </w:pPr>
              <w:r w:rsidRPr="001E65BF">
                <w:rPr>
                  <w:lang w:eastAsia="en-GB"/>
                </w:rPr>
                <w:t>- die Bereitstellung von statistischen Dienstleistungen für die Kommission, die für die Entwicklung, Umsetzung und Bewertung der Politik benötigt werden, insbesondere für die G</w:t>
              </w:r>
              <w:r>
                <w:rPr>
                  <w:lang w:eastAsia="en-GB"/>
                </w:rPr>
                <w:t>D</w:t>
              </w:r>
              <w:r w:rsidRPr="001E65BF">
                <w:rPr>
                  <w:lang w:eastAsia="en-GB"/>
                </w:rPr>
                <w:t xml:space="preserve"> ECFIN für die Wirtschaftspolitik.</w:t>
              </w:r>
            </w:p>
            <w:p w14:paraId="0DCA6061" w14:textId="77777777" w:rsidR="00F76C8B" w:rsidRPr="001E65BF" w:rsidRDefault="00F76C8B" w:rsidP="00F76C8B">
              <w:pPr>
                <w:rPr>
                  <w:lang w:eastAsia="en-GB"/>
                </w:rPr>
              </w:pPr>
              <w:r w:rsidRPr="001E65BF">
                <w:rPr>
                  <w:lang w:eastAsia="en-GB"/>
                </w:rPr>
                <w:t>- die Bereitstellung von wichtigen Daten der Volkswirtschaftlichen Gesamtrechnungen für die Europäische Zentralbank zur Durchführung der Geldpolitik.</w:t>
              </w:r>
            </w:p>
            <w:p w14:paraId="27E02F26" w14:textId="77777777" w:rsidR="00F76C8B" w:rsidRPr="001E65BF" w:rsidRDefault="00F76C8B" w:rsidP="00F76C8B">
              <w:pPr>
                <w:rPr>
                  <w:lang w:eastAsia="en-GB"/>
                </w:rPr>
              </w:pPr>
              <w:r w:rsidRPr="001E65BF">
                <w:rPr>
                  <w:lang w:eastAsia="en-GB"/>
                </w:rPr>
                <w:t>- die Produktion von vierteljährlichen und jährlichen Aggregaten der Europäischen Volkswirtschaftlichen Gesamtrechnungen (für d</w:t>
              </w:r>
              <w:r>
                <w:rPr>
                  <w:lang w:eastAsia="en-GB"/>
                </w:rPr>
                <w:t>en</w:t>
              </w:r>
              <w:r w:rsidRPr="001E65BF">
                <w:rPr>
                  <w:lang w:eastAsia="en-GB"/>
                </w:rPr>
                <w:t xml:space="preserve"> Euro</w:t>
              </w:r>
              <w:r>
                <w:rPr>
                  <w:lang w:eastAsia="en-GB"/>
                </w:rPr>
                <w:t>raum</w:t>
              </w:r>
              <w:r w:rsidRPr="001E65BF">
                <w:rPr>
                  <w:lang w:eastAsia="en-GB"/>
                </w:rPr>
                <w:t xml:space="preserve"> und die EU), insbesondere </w:t>
              </w:r>
              <w:r>
                <w:rPr>
                  <w:lang w:eastAsia="en-GB"/>
                </w:rPr>
                <w:t>Kennzahlen</w:t>
              </w:r>
              <w:r w:rsidRPr="001E65BF">
                <w:rPr>
                  <w:lang w:eastAsia="en-GB"/>
                </w:rPr>
                <w:t xml:space="preserve"> der wichtigsten europäischen Wirtschaftsindikatoren (BIP-Konten, Sektorkonten und Beschäftigung).</w:t>
              </w:r>
            </w:p>
            <w:p w14:paraId="5E7D8A56" w14:textId="28C4BDC8" w:rsidR="00F76C8B" w:rsidRPr="001E65BF" w:rsidRDefault="00F76C8B" w:rsidP="00F76C8B">
              <w:pPr>
                <w:rPr>
                  <w:lang w:eastAsia="en-GB"/>
                </w:rPr>
              </w:pPr>
              <w:r w:rsidRPr="001E65BF">
                <w:rPr>
                  <w:lang w:eastAsia="en-GB"/>
                </w:rPr>
                <w:t>- die Gewährleistung der vollständigen und rechtzeitigen Verfügbarkeit von Daten der Volkswirtschaftlichen Gesamtrechnungen in enger Zusammenarbeit mit den nationalen statistischen Ämtern sowie die Aufrechterhaltung und Weiterentwicklung des Übermittlungsprogramms für die Volkswirtschaftlichen Gesamtrechnungen.</w:t>
              </w:r>
            </w:p>
            <w:p w14:paraId="1130F4AA" w14:textId="09C898B3" w:rsidR="00F76C8B" w:rsidRPr="001E65BF" w:rsidRDefault="00F76C8B" w:rsidP="00F76C8B">
              <w:pPr>
                <w:rPr>
                  <w:lang w:eastAsia="en-GB"/>
                </w:rPr>
              </w:pPr>
              <w:r w:rsidRPr="001E65BF">
                <w:rPr>
                  <w:lang w:eastAsia="en-GB"/>
                </w:rPr>
                <w:t xml:space="preserve">- den Beitrag zur Entwicklung internationaler statistischer, methodischer und Datenaustausch-Standards in allen Bereichen, für die das </w:t>
              </w:r>
              <w:r w:rsidR="000C2ECD">
                <w:rPr>
                  <w:lang w:eastAsia="en-GB"/>
                </w:rPr>
                <w:t>Referat</w:t>
              </w:r>
              <w:r w:rsidRPr="001E65BF">
                <w:rPr>
                  <w:lang w:eastAsia="en-GB"/>
                </w:rPr>
                <w:t xml:space="preserve"> zuständig ist.</w:t>
              </w:r>
            </w:p>
            <w:p w14:paraId="1E26D50F" w14:textId="77777777" w:rsidR="00F76C8B" w:rsidRPr="001E65BF" w:rsidRDefault="00F76C8B" w:rsidP="00F76C8B">
              <w:pPr>
                <w:rPr>
                  <w:lang w:eastAsia="en-GB"/>
                </w:rPr>
              </w:pPr>
              <w:r w:rsidRPr="001E65BF">
                <w:rPr>
                  <w:lang w:eastAsia="en-GB"/>
                </w:rPr>
                <w:t>- die Verpflichtung zur kontinuierlichen Verbesserung unserer Dienstleistungen und zur optimalen Erfüllung der Erwartungen der internen und externen Nutzern.</w:t>
              </w:r>
            </w:p>
            <w:p w14:paraId="52C855DF" w14:textId="0D10141B" w:rsidR="00F76C8B" w:rsidRPr="00F76C8B" w:rsidRDefault="00F76C8B" w:rsidP="00F76C8B">
              <w:pPr>
                <w:rPr>
                  <w:lang w:eastAsia="en-GB"/>
                </w:rPr>
              </w:pPr>
              <w:r w:rsidRPr="001E65BF">
                <w:rPr>
                  <w:lang w:eastAsia="en-GB"/>
                </w:rPr>
                <w:t xml:space="preserve">Das Referat bietet eine angenehme und unterstützende Arbeitsatmosphäre. Die derzeit </w:t>
              </w:r>
              <w:r>
                <w:rPr>
                  <w:lang w:eastAsia="en-GB"/>
                </w:rPr>
                <w:t>22</w:t>
              </w:r>
              <w:r w:rsidRPr="001E65BF">
                <w:rPr>
                  <w:lang w:eastAsia="en-GB"/>
                </w:rPr>
                <w:t xml:space="preserve"> Mitarbeiter sind äußerst engagiert und verfügen über eine hohe Fachkompetenz.</w:t>
              </w:r>
              <w:r>
                <w:rPr>
                  <w:lang w:eastAsia="en-GB"/>
                </w:rPr>
                <w:t xml:space="preserve"> </w:t>
              </w:r>
              <w:r w:rsidRPr="00F76C8B">
                <w:rPr>
                  <w:lang w:eastAsia="en-GB"/>
                </w:rPr>
                <w:t>Die Hauptarbeitssprache ist Englisch.</w:t>
              </w:r>
            </w:p>
          </w:sdtContent>
        </w:sdt>
        <w:p w14:paraId="76DD1EEA" w14:textId="6A933968" w:rsidR="00803007" w:rsidRDefault="00DD7764" w:rsidP="00803007">
          <w:pPr>
            <w:rPr>
              <w:lang w:val="en-US" w:eastAsia="en-GB"/>
            </w:rPr>
          </w:pPr>
        </w:p>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403224193"/>
            <w:placeholder>
              <w:docPart w:val="92EA3FDECB3F4EE0B40FA012301D5A86"/>
            </w:placeholder>
          </w:sdtPr>
          <w:sdtEndPr/>
          <w:sdtContent>
            <w:p w14:paraId="77DAA460" w14:textId="77777777" w:rsidR="00F76C8B" w:rsidRPr="001E65BF" w:rsidRDefault="00F76C8B" w:rsidP="00F76C8B">
              <w:pPr>
                <w:rPr>
                  <w:lang w:eastAsia="en-GB"/>
                </w:rPr>
              </w:pPr>
              <w:r w:rsidRPr="001E65BF">
                <w:rPr>
                  <w:lang w:eastAsia="en-GB"/>
                </w:rPr>
                <w:t>Wir bieten eine interessante Position i</w:t>
              </w:r>
              <w:r>
                <w:rPr>
                  <w:lang w:eastAsia="en-GB"/>
                </w:rPr>
                <w:t>n</w:t>
              </w:r>
              <w:r w:rsidRPr="001E65BF">
                <w:rPr>
                  <w:lang w:eastAsia="en-GB"/>
                </w:rPr>
                <w:t xml:space="preserve"> Eurostat's Referat C2, die Einfluss und Innovation ermöglicht. Der Schwerpunkt der Position liegt in der Implementierung des statistischen Programms um die Industrialisierung, Standardisierung und hohe Qualität der offiziellen europäischen Statistiken im Bereich der nichtfinanziellen Sektorkonten sicherzustellen.</w:t>
              </w:r>
            </w:p>
            <w:p w14:paraId="191FBAB9" w14:textId="6D6468E3" w:rsidR="00F76C8B" w:rsidRDefault="00F76C8B" w:rsidP="00F76C8B">
              <w:pPr>
                <w:rPr>
                  <w:lang w:eastAsia="en-GB"/>
                </w:rPr>
              </w:pPr>
              <w:r w:rsidRPr="001E65BF">
                <w:rPr>
                  <w:lang w:eastAsia="en-GB"/>
                </w:rPr>
                <w:t xml:space="preserve">Der künftige Kollege/die künftige Kollegin wird </w:t>
              </w:r>
              <w:r>
                <w:rPr>
                  <w:lang w:eastAsia="en-GB"/>
                </w:rPr>
                <w:t xml:space="preserve">in den </w:t>
              </w:r>
              <w:r w:rsidRPr="001E65BF">
                <w:rPr>
                  <w:lang w:eastAsia="en-GB"/>
                </w:rPr>
                <w:t>folgenden Bereichen beitragen: Produktion und Ver</w:t>
              </w:r>
              <w:r>
                <w:rPr>
                  <w:lang w:eastAsia="en-GB"/>
                </w:rPr>
                <w:t>öffentlichung</w:t>
              </w:r>
              <w:r w:rsidRPr="001E65BF">
                <w:rPr>
                  <w:lang w:eastAsia="en-GB"/>
                </w:rPr>
                <w:t xml:space="preserve"> statistischer Daten, Zeitreihenverfahren und -analyse sowie Qualitätsbewertung und Statistikberatung. </w:t>
              </w:r>
              <w:r w:rsidRPr="00F76C8B">
                <w:rPr>
                  <w:lang w:eastAsia="en-GB"/>
                </w:rPr>
                <w:t>Er/Sie wird an der Validierung nationaler Daten für die wichtigsten Aggregate der Volkswirtschaftlichen Gesamtrechnungen arbeiten, die hochrelevante Indikatoren wie das Bruttoinlandsprodukt (BIP) umfassen, sowie an Schlüsselprojekten wie der Weiterentwicklung der Produktivitäts- und Wachstumskonten.</w:t>
              </w:r>
              <w:r w:rsidRPr="001E65BF">
                <w:rPr>
                  <w:lang w:eastAsia="en-GB"/>
                </w:rPr>
                <w:t xml:space="preserve"> </w:t>
              </w:r>
            </w:p>
            <w:p w14:paraId="67E09BA9" w14:textId="2DDA2B7E" w:rsidR="00F76C8B" w:rsidRPr="001E65BF" w:rsidRDefault="00F76C8B" w:rsidP="00F76C8B">
              <w:pPr>
                <w:rPr>
                  <w:lang w:eastAsia="en-GB"/>
                </w:rPr>
              </w:pPr>
              <w:r w:rsidRPr="001E65BF">
                <w:rPr>
                  <w:lang w:eastAsia="en-GB"/>
                </w:rPr>
                <w:t xml:space="preserve">Die Person wird insbesondere aktiv an der technischen Zusammenarbeit mit Experten aus den Mitgliedstaaten beteiligt sein und </w:t>
              </w:r>
              <w:r w:rsidRPr="00F76C8B">
                <w:rPr>
                  <w:lang w:eastAsia="en-GB"/>
                </w:rPr>
                <w:t>gebeten, Papiere und Analysen für die entsprechenden Arbeitsgruppen vorzubereiten</w:t>
              </w:r>
              <w:r>
                <w:rPr>
                  <w:lang w:eastAsia="en-GB"/>
                </w:rPr>
                <w:t xml:space="preserve">. </w:t>
              </w:r>
              <w:r w:rsidRPr="00F76C8B">
                <w:rPr>
                  <w:lang w:eastAsia="en-GB"/>
                </w:rPr>
                <w:t xml:space="preserve">Darüber hinaus werden sie regelmäßige </w:t>
              </w:r>
              <w:r w:rsidRPr="00F76C8B">
                <w:rPr>
                  <w:lang w:eastAsia="en-GB"/>
                </w:rPr>
                <w:lastRenderedPageBreak/>
                <w:t>Kontakte mit Datenanbietern, Nutzern der EU-Politik, der EZB, der OECD und anderen Interessengruppen sicherstellen.</w:t>
              </w:r>
              <w:r>
                <w:rPr>
                  <w:lang w:eastAsia="en-GB"/>
                </w:rPr>
                <w:t xml:space="preserve"> </w:t>
              </w:r>
              <w:r w:rsidR="00395834" w:rsidRPr="00395834">
                <w:rPr>
                  <w:lang w:eastAsia="en-GB"/>
                </w:rPr>
                <w:t>Zu den Aufgaben gehören auch die Analyse von Daten und Metadaten, die Vorbereitung von Veröffentlichungen und das Halten von Präsentationen in internationalen Foren.</w:t>
              </w:r>
              <w:r w:rsidRPr="001E65BF">
                <w:rPr>
                  <w:lang w:eastAsia="en-GB"/>
                </w:rPr>
                <w:t xml:space="preserve"> </w:t>
              </w:r>
            </w:p>
            <w:p w14:paraId="4CDCDFC3" w14:textId="77777777" w:rsidR="00395834" w:rsidRDefault="00395834" w:rsidP="00395834">
              <w:pPr>
                <w:rPr>
                  <w:lang w:eastAsia="en-GB"/>
                </w:rPr>
              </w:pPr>
              <w:r>
                <w:rPr>
                  <w:lang w:eastAsia="en-GB"/>
                </w:rPr>
                <w:t>Die Stelle ist während der Datenproduktionsphasen mit einem hohen Arbeitsaufwand verbunden. Das Team erstellt derzeit drei Pressemitteilungen zu Indikatoren pro Quartal.</w:t>
              </w:r>
            </w:p>
            <w:p w14:paraId="2EC0976F" w14:textId="5FA22B44" w:rsidR="00F76C8B" w:rsidRPr="00F76C8B" w:rsidRDefault="00395834" w:rsidP="00395834">
              <w:pPr>
                <w:rPr>
                  <w:lang w:eastAsia="en-GB"/>
                </w:rPr>
              </w:pPr>
              <w:r>
                <w:rPr>
                  <w:lang w:eastAsia="en-GB"/>
                </w:rPr>
                <w:t>Der zukünftige Kollege wird in weitere Aktivitäten des Referats eingebunden, die zur Weiterentwicklung der Produktionsumgebung für die Volkswirtschaftlichen Gesamtrechnungen beitragen.</w:t>
              </w:r>
            </w:p>
          </w:sdtContent>
        </w:sdt>
        <w:p w14:paraId="12B9C59B" w14:textId="2D7E4C86" w:rsidR="00803007" w:rsidRPr="009F216F" w:rsidRDefault="00DD7764" w:rsidP="00803007">
          <w:pPr>
            <w:rPr>
              <w:lang w:eastAsia="en-GB"/>
            </w:rPr>
          </w:pP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16819F62" w14:textId="1C0BFAE1" w:rsidR="00395834" w:rsidRPr="00395834" w:rsidRDefault="00395834" w:rsidP="00395834">
          <w:pPr>
            <w:rPr>
              <w:lang w:eastAsia="en-GB"/>
            </w:rPr>
          </w:pPr>
          <w:r w:rsidRPr="00395834">
            <w:rPr>
              <w:lang w:eastAsia="en-GB"/>
            </w:rPr>
            <w:t>Wir suchen eine Person mit hoher Motivation für die Arbeit im Bereich der Volkswirtschaftlichen Gesamtrechnungen und einem guten Verständnis statistischer und makroökonomischer Konzepte.</w:t>
          </w:r>
        </w:p>
        <w:p w14:paraId="05CC28EE" w14:textId="77777777" w:rsidR="00395834" w:rsidRPr="00395834" w:rsidRDefault="00395834" w:rsidP="00395834">
          <w:pPr>
            <w:rPr>
              <w:lang w:eastAsia="en-GB"/>
            </w:rPr>
          </w:pPr>
          <w:r w:rsidRPr="00395834">
            <w:rPr>
              <w:lang w:eastAsia="en-GB"/>
            </w:rPr>
            <w:t>Der Kandidat sollte:</w:t>
          </w:r>
        </w:p>
        <w:p w14:paraId="044AF108" w14:textId="77777777" w:rsidR="00395834" w:rsidRPr="00395834" w:rsidRDefault="00395834" w:rsidP="00395834">
          <w:pPr>
            <w:rPr>
              <w:lang w:eastAsia="en-GB"/>
            </w:rPr>
          </w:pPr>
          <w:r w:rsidRPr="00395834">
            <w:rPr>
              <w:lang w:eastAsia="en-GB"/>
            </w:rPr>
            <w:t>– einen Bildungshintergrund in Statistik und/oder Wirtschaftswissenschaften oder einem ähnlichen Bereich haben,</w:t>
          </w:r>
        </w:p>
        <w:p w14:paraId="4A0D66B8" w14:textId="3043FBB7" w:rsidR="00395834" w:rsidRPr="00395834" w:rsidRDefault="00395834" w:rsidP="00395834">
          <w:pPr>
            <w:rPr>
              <w:lang w:eastAsia="en-GB"/>
            </w:rPr>
          </w:pPr>
          <w:r w:rsidRPr="00395834">
            <w:rPr>
              <w:lang w:eastAsia="en-GB"/>
            </w:rPr>
            <w:t>– Berufserfahrung in de</w:t>
          </w:r>
          <w:r w:rsidR="00B55733">
            <w:rPr>
              <w:lang w:eastAsia="en-GB"/>
            </w:rPr>
            <w:t>n Bereichen</w:t>
          </w:r>
          <w:r w:rsidRPr="00395834">
            <w:rPr>
              <w:lang w:eastAsia="en-GB"/>
            </w:rPr>
            <w:t xml:space="preserve"> </w:t>
          </w:r>
          <w:r w:rsidR="00B55733">
            <w:rPr>
              <w:lang w:eastAsia="en-GB"/>
            </w:rPr>
            <w:t>M</w:t>
          </w:r>
          <w:r w:rsidRPr="00395834">
            <w:rPr>
              <w:lang w:eastAsia="en-GB"/>
            </w:rPr>
            <w:t>akroökonomi</w:t>
          </w:r>
          <w:r w:rsidR="00B55733">
            <w:rPr>
              <w:lang w:eastAsia="en-GB"/>
            </w:rPr>
            <w:t>e</w:t>
          </w:r>
          <w:r w:rsidRPr="00395834">
            <w:rPr>
              <w:lang w:eastAsia="en-GB"/>
            </w:rPr>
            <w:t>/Volkswirtschaftlichen Gesamtrechnung haben,</w:t>
          </w:r>
        </w:p>
        <w:p w14:paraId="7F2A7E20" w14:textId="77777777" w:rsidR="00395834" w:rsidRPr="00395834" w:rsidRDefault="00395834" w:rsidP="00395834">
          <w:pPr>
            <w:rPr>
              <w:lang w:eastAsia="en-GB"/>
            </w:rPr>
          </w:pPr>
          <w:r w:rsidRPr="00395834">
            <w:rPr>
              <w:lang w:eastAsia="en-GB"/>
            </w:rPr>
            <w:t>– gute Kenntnisse in der Datenverarbeitung und/oder -analyse, einschließlich Zeitreihenanalysen, haben,</w:t>
          </w:r>
        </w:p>
        <w:p w14:paraId="1C35974D" w14:textId="77777777" w:rsidR="00395834" w:rsidRPr="00395834" w:rsidRDefault="00395834" w:rsidP="00395834">
          <w:pPr>
            <w:rPr>
              <w:lang w:eastAsia="en-GB"/>
            </w:rPr>
          </w:pPr>
          <w:r w:rsidRPr="00395834">
            <w:rPr>
              <w:lang w:eastAsia="en-GB"/>
            </w:rPr>
            <w:t>– über ausgeprägte Analyse-, Problemlösungs- und Entwurfsfähigkeiten verfügen,</w:t>
          </w:r>
        </w:p>
        <w:p w14:paraId="4EFA1A3F" w14:textId="77777777" w:rsidR="00395834" w:rsidRPr="00395834" w:rsidRDefault="00395834" w:rsidP="00395834">
          <w:pPr>
            <w:rPr>
              <w:lang w:eastAsia="en-GB"/>
            </w:rPr>
          </w:pPr>
          <w:r w:rsidRPr="00395834">
            <w:rPr>
              <w:lang w:eastAsia="en-GB"/>
            </w:rPr>
            <w:t>– mit statistischen Softwaretools vertraut sein,</w:t>
          </w:r>
        </w:p>
        <w:p w14:paraId="6BCDC258" w14:textId="77777777" w:rsidR="00395834" w:rsidRPr="00395834" w:rsidRDefault="00395834" w:rsidP="00395834">
          <w:pPr>
            <w:rPr>
              <w:lang w:eastAsia="en-GB"/>
            </w:rPr>
          </w:pPr>
          <w:r w:rsidRPr="00395834">
            <w:rPr>
              <w:lang w:eastAsia="en-GB"/>
            </w:rPr>
            <w:t>– in der Lage sein, mit verschiedenen Interessengruppen zu kommunizieren und die Interessen der Institution zu vertreten,</w:t>
          </w:r>
        </w:p>
        <w:p w14:paraId="2A0F153A" w14:textId="4FA5938B" w:rsidR="009321C6" w:rsidRPr="00395834" w:rsidRDefault="00395834" w:rsidP="00395834">
          <w:pPr>
            <w:rPr>
              <w:lang w:eastAsia="en-GB"/>
            </w:rPr>
          </w:pPr>
          <w:r w:rsidRPr="00395834">
            <w:rPr>
              <w:lang w:eastAsia="en-GB"/>
            </w:rPr>
            <w:t>– ein Teamplayer sein, der Initiative ergreift, selbstständig arbeitet und belastbar ist.</w:t>
          </w:r>
        </w:p>
      </w:sdtContent>
    </w:sdt>
    <w:p w14:paraId="3CF70F22" w14:textId="77777777" w:rsidR="00546DB1" w:rsidRPr="00395834"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lastRenderedPageBreak/>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lastRenderedPageBreak/>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C2ECD"/>
    <w:rsid w:val="000D7B5E"/>
    <w:rsid w:val="001203F8"/>
    <w:rsid w:val="002C5752"/>
    <w:rsid w:val="002F7504"/>
    <w:rsid w:val="00324D8D"/>
    <w:rsid w:val="0035094A"/>
    <w:rsid w:val="003874E2"/>
    <w:rsid w:val="0039387D"/>
    <w:rsid w:val="00394A86"/>
    <w:rsid w:val="00395834"/>
    <w:rsid w:val="003B2E38"/>
    <w:rsid w:val="004A03DD"/>
    <w:rsid w:val="004A0BC6"/>
    <w:rsid w:val="004D75AF"/>
    <w:rsid w:val="00546DB1"/>
    <w:rsid w:val="005570C1"/>
    <w:rsid w:val="006243BB"/>
    <w:rsid w:val="00676119"/>
    <w:rsid w:val="006F44C9"/>
    <w:rsid w:val="0076405F"/>
    <w:rsid w:val="00767E7E"/>
    <w:rsid w:val="007716E4"/>
    <w:rsid w:val="00785A3F"/>
    <w:rsid w:val="00795C41"/>
    <w:rsid w:val="007A795D"/>
    <w:rsid w:val="007A7CF4"/>
    <w:rsid w:val="007B514A"/>
    <w:rsid w:val="007C07D8"/>
    <w:rsid w:val="007D0EC6"/>
    <w:rsid w:val="00803007"/>
    <w:rsid w:val="008102E0"/>
    <w:rsid w:val="00886A69"/>
    <w:rsid w:val="0089735C"/>
    <w:rsid w:val="008D52CF"/>
    <w:rsid w:val="00917E7C"/>
    <w:rsid w:val="009321C6"/>
    <w:rsid w:val="009442BE"/>
    <w:rsid w:val="00984718"/>
    <w:rsid w:val="009F216F"/>
    <w:rsid w:val="00A44771"/>
    <w:rsid w:val="00AB56F9"/>
    <w:rsid w:val="00AC5FF8"/>
    <w:rsid w:val="00AE6941"/>
    <w:rsid w:val="00B55733"/>
    <w:rsid w:val="00B73B91"/>
    <w:rsid w:val="00BF6139"/>
    <w:rsid w:val="00C07259"/>
    <w:rsid w:val="00C27C81"/>
    <w:rsid w:val="00CD33B4"/>
    <w:rsid w:val="00D605F4"/>
    <w:rsid w:val="00DA63F8"/>
    <w:rsid w:val="00DA711C"/>
    <w:rsid w:val="00DD7764"/>
    <w:rsid w:val="00E01792"/>
    <w:rsid w:val="00E35460"/>
    <w:rsid w:val="00E366D3"/>
    <w:rsid w:val="00EB3060"/>
    <w:rsid w:val="00EC5C6B"/>
    <w:rsid w:val="00ED6452"/>
    <w:rsid w:val="00F60E71"/>
    <w:rsid w:val="00F76C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1F91495059494D879E7806090B12AB04"/>
        <w:category>
          <w:name w:val="General"/>
          <w:gallery w:val="placeholder"/>
        </w:category>
        <w:types>
          <w:type w:val="bbPlcHdr"/>
        </w:types>
        <w:behaviors>
          <w:behavior w:val="content"/>
        </w:behaviors>
        <w:guid w:val="{67B5028B-21D5-4432-9C7F-D76795C35508}"/>
      </w:docPartPr>
      <w:docPartBody>
        <w:p w:rsidR="00A11F76" w:rsidRDefault="00A11F76" w:rsidP="00A11F76">
          <w:pPr>
            <w:pStyle w:val="1F91495059494D879E7806090B12AB04"/>
          </w:pPr>
          <w:r w:rsidRPr="00546DB1">
            <w:rPr>
              <w:rStyle w:val="PlaceholderText"/>
              <w:bCs/>
            </w:rPr>
            <w:t>Click or tap here to enter text.</w:t>
          </w:r>
        </w:p>
      </w:docPartBody>
    </w:docPart>
    <w:docPart>
      <w:docPartPr>
        <w:name w:val="A167811E86564457AA2B0018C4C0C217"/>
        <w:category>
          <w:name w:val="General"/>
          <w:gallery w:val="placeholder"/>
        </w:category>
        <w:types>
          <w:type w:val="bbPlcHdr"/>
        </w:types>
        <w:behaviors>
          <w:behavior w:val="content"/>
        </w:behaviors>
        <w:guid w:val="{971E63CA-E2A5-4DEA-91B7-85448E47E047}"/>
      </w:docPartPr>
      <w:docPartBody>
        <w:p w:rsidR="00A11F76" w:rsidRDefault="00A11F76" w:rsidP="00A11F76">
          <w:pPr>
            <w:pStyle w:val="A167811E86564457AA2B0018C4C0C217"/>
          </w:pPr>
          <w:r w:rsidRPr="0007110E">
            <w:rPr>
              <w:rStyle w:val="PlaceholderText"/>
              <w:bCs/>
            </w:rPr>
            <w:t>Click or tap here to enter text.</w:t>
          </w:r>
        </w:p>
      </w:docPartBody>
    </w:docPart>
    <w:docPart>
      <w:docPartPr>
        <w:name w:val="B3F1B942EE8743AD9A265A15F5B052BD"/>
        <w:category>
          <w:name w:val="General"/>
          <w:gallery w:val="placeholder"/>
        </w:category>
        <w:types>
          <w:type w:val="bbPlcHdr"/>
        </w:types>
        <w:behaviors>
          <w:behavior w:val="content"/>
        </w:behaviors>
        <w:guid w:val="{9DF64043-4163-4038-B347-12BC6B5C8F2C}"/>
      </w:docPartPr>
      <w:docPartBody>
        <w:p w:rsidR="00A11F76" w:rsidRDefault="00A11F76" w:rsidP="00A11F76">
          <w:pPr>
            <w:pStyle w:val="B3F1B942EE8743AD9A265A15F5B052BD"/>
          </w:pPr>
          <w:r w:rsidRPr="00803007">
            <w:rPr>
              <w:rStyle w:val="PlaceholderText"/>
            </w:rPr>
            <w:t>Click or tap here to enter text.</w:t>
          </w:r>
        </w:p>
      </w:docPartBody>
    </w:docPart>
    <w:docPart>
      <w:docPartPr>
        <w:name w:val="92EA3FDECB3F4EE0B40FA012301D5A86"/>
        <w:category>
          <w:name w:val="General"/>
          <w:gallery w:val="placeholder"/>
        </w:category>
        <w:types>
          <w:type w:val="bbPlcHdr"/>
        </w:types>
        <w:behaviors>
          <w:behavior w:val="content"/>
        </w:behaviors>
        <w:guid w:val="{B33B38F0-FB87-4E2D-857C-0C168B3FF519}"/>
      </w:docPartPr>
      <w:docPartBody>
        <w:p w:rsidR="00A11F76" w:rsidRDefault="00A11F76" w:rsidP="00A11F76">
          <w:pPr>
            <w:pStyle w:val="92EA3FDECB3F4EE0B40FA012301D5A86"/>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6186B"/>
    <w:rsid w:val="00723B02"/>
    <w:rsid w:val="00897026"/>
    <w:rsid w:val="008A7C76"/>
    <w:rsid w:val="008C406B"/>
    <w:rsid w:val="008D04E3"/>
    <w:rsid w:val="00917E7C"/>
    <w:rsid w:val="00A11F76"/>
    <w:rsid w:val="00A71FAD"/>
    <w:rsid w:val="00B21BDA"/>
    <w:rsid w:val="00DA63F8"/>
    <w:rsid w:val="00DB168D"/>
    <w:rsid w:val="00E32AF1"/>
    <w:rsid w:val="00E366D3"/>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A11F7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1F91495059494D879E7806090B12AB04">
    <w:name w:val="1F91495059494D879E7806090B12AB04"/>
    <w:rsid w:val="00A11F76"/>
    <w:pPr>
      <w:spacing w:line="278" w:lineRule="auto"/>
    </w:pPr>
    <w:rPr>
      <w:kern w:val="2"/>
      <w:sz w:val="24"/>
      <w:szCs w:val="24"/>
      <w14:ligatures w14:val="standardContextual"/>
    </w:rPr>
  </w:style>
  <w:style w:type="paragraph" w:customStyle="1" w:styleId="A167811E86564457AA2B0018C4C0C217">
    <w:name w:val="A167811E86564457AA2B0018C4C0C217"/>
    <w:rsid w:val="00A11F76"/>
    <w:pPr>
      <w:spacing w:line="278" w:lineRule="auto"/>
    </w:pPr>
    <w:rPr>
      <w:kern w:val="2"/>
      <w:sz w:val="24"/>
      <w:szCs w:val="24"/>
      <w14:ligatures w14:val="standardContextual"/>
    </w:rPr>
  </w:style>
  <w:style w:type="paragraph" w:customStyle="1" w:styleId="B3F1B942EE8743AD9A265A15F5B052BD">
    <w:name w:val="B3F1B942EE8743AD9A265A15F5B052BD"/>
    <w:rsid w:val="00A11F76"/>
    <w:pPr>
      <w:spacing w:line="278" w:lineRule="auto"/>
    </w:pPr>
    <w:rPr>
      <w:kern w:val="2"/>
      <w:sz w:val="24"/>
      <w:szCs w:val="24"/>
      <w14:ligatures w14:val="standardContextual"/>
    </w:rPr>
  </w:style>
  <w:style w:type="paragraph" w:customStyle="1" w:styleId="92EA3FDECB3F4EE0B40FA012301D5A86">
    <w:name w:val="92EA3FDECB3F4EE0B40FA012301D5A86"/>
    <w:rsid w:val="00A11F7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5.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6D3A000B-09CB-4664-9E9D-B5EEE39BA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4AC718-AF23-442A-92F5-08EA22515F3E}">
  <ds:schemaRefs>
    <ds:schemaRef ds:uri="http://schemas.openxmlformats.org/package/2006/metadata/core-properties"/>
    <ds:schemaRef ds:uri="http://purl.org/dc/terms/"/>
    <ds:schemaRef ds:uri="http://schemas.microsoft.com/office/2006/documentManagement/types"/>
    <ds:schemaRef ds:uri="30c666ed-fe46-43d6-bf30-6de2567680e6"/>
    <ds:schemaRef ds:uri="http://schemas.microsoft.com/office/infopath/2007/PartnerControls"/>
    <ds:schemaRef ds:uri="http://purl.org/dc/dcmitype/"/>
    <ds:schemaRef ds:uri="http://schemas.microsoft.com/office/2006/metadata/properties"/>
    <ds:schemaRef ds:uri="http://www.w3.org/XML/1998/namespace"/>
    <ds:schemaRef ds:uri="http://purl.org/dc/elements/1.1/"/>
  </ds:schemaRefs>
</ds:datastoreItem>
</file>

<file path=customXml/itemProps5.xml><?xml version="1.0" encoding="utf-8"?>
<ds:datastoreItem xmlns:ds="http://schemas.openxmlformats.org/officeDocument/2006/customXml" ds:itemID="{D3EA5527-7367-4268-9D83-5125C98D0ED2}">
  <ds:schemaRefs/>
</ds:datastoreItem>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Eurolook.dotm</Template>
  <TotalTime>15</TotalTime>
  <Pages>5</Pages>
  <Words>1413</Words>
  <Characters>8055</Characters>
  <Application>Microsoft Office Word</Application>
  <DocSecurity>0</DocSecurity>
  <PresentationFormat>Microsoft Word 14.0</PresentationFormat>
  <Lines>67</Lines>
  <Paragraphs>18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7</cp:revision>
  <dcterms:created xsi:type="dcterms:W3CDTF">2025-09-26T13:37:00Z</dcterms:created>
  <dcterms:modified xsi:type="dcterms:W3CDTF">2025-10-10T12:54:00Z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